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EE783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MATHEWE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fl.1486)</w:t>
      </w:r>
    </w:p>
    <w:p w14:paraId="7EF43BA4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Ashburton, Devon. Husbandman.</w:t>
      </w:r>
    </w:p>
    <w:p w14:paraId="7AA10579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</w:p>
    <w:p w14:paraId="0E5BFFC0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</w:p>
    <w:p w14:paraId="7A6F27E9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1486</w:t>
      </w:r>
      <w:r>
        <w:rPr>
          <w:rFonts w:cs="Times New Roman"/>
          <w:szCs w:val="24"/>
          <w:lang w:val="en-GB"/>
        </w:rPr>
        <w:tab/>
        <w:t>Peter Courtenay, Bishop of Exeter(q.v.), brought a plaint of trespass against him,</w:t>
      </w:r>
    </w:p>
    <w:p w14:paraId="155B1A92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four others.</w:t>
      </w:r>
    </w:p>
    <w:p w14:paraId="63170F81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F46848">
          <w:rPr>
            <w:rStyle w:val="Hyperlink"/>
            <w:rFonts w:cs="Times New Roman"/>
            <w:szCs w:val="24"/>
            <w:lang w:val="en-GB"/>
          </w:rPr>
          <w:t>https://waalt.uh.edu/index.php/CP40no895Index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6BAB81C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</w:p>
    <w:p w14:paraId="4435C165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</w:p>
    <w:p w14:paraId="5D491482" w14:textId="77777777" w:rsidR="00E91994" w:rsidRDefault="00E91994" w:rsidP="00E9199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5 February 2024</w:t>
      </w:r>
    </w:p>
    <w:p w14:paraId="3F92EE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7B261" w14:textId="77777777" w:rsidR="00E91994" w:rsidRDefault="00E91994" w:rsidP="009139A6">
      <w:r>
        <w:separator/>
      </w:r>
    </w:p>
  </w:endnote>
  <w:endnote w:type="continuationSeparator" w:id="0">
    <w:p w14:paraId="4FB61F09" w14:textId="77777777" w:rsidR="00E91994" w:rsidRDefault="00E919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EF4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70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9C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E218C" w14:textId="77777777" w:rsidR="00E91994" w:rsidRDefault="00E91994" w:rsidP="009139A6">
      <w:r>
        <w:separator/>
      </w:r>
    </w:p>
  </w:footnote>
  <w:footnote w:type="continuationSeparator" w:id="0">
    <w:p w14:paraId="67CB2531" w14:textId="77777777" w:rsidR="00E91994" w:rsidRDefault="00E919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9F7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C8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47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99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199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9ADBB"/>
  <w15:chartTrackingRefBased/>
  <w15:docId w15:val="{6B99AE4F-9207-4781-AF08-4663250B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19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895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2024-02-18T21:55:00Z</dcterms:created>
  <dcterms:modified xsi:type="dcterms:W3CDTF">2024-02-18T21:56:00Z</dcterms:modified>
</cp:coreProperties>
</file>